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75FA">
        <w:rPr>
          <w:rFonts w:ascii="Comic Sans MS" w:hAnsi="Comic Sans MS" w:cs="Comic Sans MS"/>
          <w:b/>
          <w:bCs/>
          <w:color w:val="024595"/>
          <w:sz w:val="54"/>
          <w:szCs w:val="54"/>
        </w:rPr>
        <w:t>Vznik života na Zemi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D775FA">
        <w:rPr>
          <w:rFonts w:ascii="Comic Sans MS" w:hAnsi="Comic Sans MS"/>
          <w:b/>
          <w:sz w:val="32"/>
          <w:szCs w:val="32"/>
        </w:rPr>
        <w:t>Vznik života na Zemi</w:t>
      </w:r>
    </w:p>
    <w:p w:rsidR="0017080B" w:rsidRDefault="0017080B" w:rsidP="005D4579"/>
    <w:p w:rsidR="00B05A6F" w:rsidRDefault="00D775FA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Vznik a vývoj Země</w:t>
      </w:r>
    </w:p>
    <w:p w:rsidR="00A4177B" w:rsidRPr="0002019E" w:rsidRDefault="00A4177B" w:rsidP="00A4177B">
      <w:pPr>
        <w:pStyle w:val="Odstavecseseznamem"/>
        <w:rPr>
          <w:b/>
          <w:sz w:val="20"/>
          <w:szCs w:val="20"/>
        </w:rPr>
      </w:pPr>
    </w:p>
    <w:p w:rsidR="00D775FA" w:rsidRDefault="00D775FA" w:rsidP="00D775FA">
      <w:pPr>
        <w:ind w:left="1080"/>
        <w:rPr>
          <w:sz w:val="28"/>
          <w:szCs w:val="28"/>
        </w:rPr>
      </w:pPr>
      <w:r>
        <w:rPr>
          <w:sz w:val="28"/>
          <w:szCs w:val="28"/>
        </w:rPr>
        <w:t>Očíslujte události od nejstarší k nejmladší.</w:t>
      </w:r>
    </w:p>
    <w:p w:rsidR="00D775FA" w:rsidRDefault="00D775FA" w:rsidP="00877D0E">
      <w:pPr>
        <w:ind w:left="1080"/>
        <w:rPr>
          <w:sz w:val="28"/>
          <w:szCs w:val="28"/>
        </w:rPr>
      </w:pPr>
      <w:r>
        <w:rPr>
          <w:sz w:val="28"/>
          <w:szCs w:val="28"/>
        </w:rPr>
        <w:t>Vyberte a přiřaďte ke každé z nich odpovídající časový údaj.</w:t>
      </w:r>
    </w:p>
    <w:p w:rsidR="00D775FA" w:rsidRPr="0002019E" w:rsidRDefault="00D775FA" w:rsidP="00D775FA">
      <w:pPr>
        <w:ind w:left="1080"/>
        <w:rPr>
          <w:sz w:val="20"/>
          <w:szCs w:val="20"/>
        </w:rPr>
      </w:pPr>
    </w:p>
    <w:p w:rsidR="00D775FA" w:rsidRDefault="00E931B8" w:rsidP="00D775FA">
      <w:pPr>
        <w:ind w:left="1080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 xml:space="preserve">znik </w:t>
      </w:r>
      <w:r w:rsidR="00877D0E">
        <w:rPr>
          <w:sz w:val="28"/>
          <w:szCs w:val="28"/>
        </w:rPr>
        <w:t>života na buněčné úrovni (</w:t>
      </w:r>
      <w:r w:rsidR="00D775FA">
        <w:rPr>
          <w:sz w:val="28"/>
          <w:szCs w:val="28"/>
        </w:rPr>
        <w:t>prabuňky</w:t>
      </w:r>
      <w:r w:rsidR="00877D0E">
        <w:rPr>
          <w:sz w:val="28"/>
          <w:szCs w:val="28"/>
        </w:rPr>
        <w:t xml:space="preserve">) 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rFonts w:cs="Arial"/>
          <w:sz w:val="28"/>
          <w:szCs w:val="28"/>
        </w:rPr>
        <w:t>__</w:t>
      </w:r>
    </w:p>
    <w:p w:rsidR="00D775FA" w:rsidRDefault="00E931B8" w:rsidP="00D775FA">
      <w:pPr>
        <w:ind w:left="1080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 vesmíru</w:t>
      </w:r>
      <w:r w:rsidR="00877D0E">
        <w:rPr>
          <w:sz w:val="28"/>
          <w:szCs w:val="28"/>
        </w:rPr>
        <w:t xml:space="preserve"> 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rFonts w:cs="Arial"/>
          <w:sz w:val="28"/>
          <w:szCs w:val="28"/>
        </w:rPr>
        <w:t>__</w:t>
      </w:r>
    </w:p>
    <w:p w:rsidR="00D775FA" w:rsidRDefault="00E931B8" w:rsidP="00D775FA">
      <w:pPr>
        <w:ind w:left="1080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>znik mnohobuněčných organismů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rFonts w:cs="Arial"/>
          <w:sz w:val="28"/>
          <w:szCs w:val="28"/>
        </w:rPr>
        <w:t>__</w:t>
      </w:r>
    </w:p>
    <w:p w:rsidR="00D775FA" w:rsidRDefault="00E931B8" w:rsidP="00D775FA">
      <w:pPr>
        <w:ind w:left="1080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 xml:space="preserve">znik </w:t>
      </w:r>
      <w:r w:rsidR="00877D0E">
        <w:rPr>
          <w:sz w:val="28"/>
          <w:szCs w:val="28"/>
        </w:rPr>
        <w:t xml:space="preserve">planety </w:t>
      </w:r>
      <w:r w:rsidR="00D775FA">
        <w:rPr>
          <w:sz w:val="28"/>
          <w:szCs w:val="28"/>
        </w:rPr>
        <w:t>Země</w:t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 w:rsidR="00877D0E">
        <w:rPr>
          <w:sz w:val="28"/>
          <w:szCs w:val="28"/>
        </w:rPr>
        <w:tab/>
      </w:r>
      <w:r>
        <w:rPr>
          <w:rFonts w:cs="Arial"/>
          <w:sz w:val="28"/>
          <w:szCs w:val="28"/>
        </w:rPr>
        <w:t>__</w:t>
      </w:r>
    </w:p>
    <w:p w:rsidR="00D775FA" w:rsidRPr="00D775FA" w:rsidRDefault="00E931B8" w:rsidP="00D775FA">
      <w:pPr>
        <w:ind w:left="1080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877D0E">
        <w:rPr>
          <w:sz w:val="28"/>
          <w:szCs w:val="28"/>
        </w:rPr>
        <w:t xml:space="preserve"> </w:t>
      </w:r>
      <w:r w:rsidR="000418BA">
        <w:rPr>
          <w:sz w:val="28"/>
          <w:szCs w:val="28"/>
        </w:rPr>
        <w:t>v</w:t>
      </w:r>
      <w:r w:rsidR="00D775FA">
        <w:rPr>
          <w:sz w:val="28"/>
          <w:szCs w:val="28"/>
        </w:rPr>
        <w:t xml:space="preserve">znik </w:t>
      </w:r>
      <w:r w:rsidR="00877D0E">
        <w:rPr>
          <w:sz w:val="28"/>
          <w:szCs w:val="28"/>
        </w:rPr>
        <w:t>jednobuněčných organismů s dokonalou buňkou</w:t>
      </w:r>
      <w:r w:rsidR="00877D0E">
        <w:rPr>
          <w:sz w:val="28"/>
          <w:szCs w:val="28"/>
        </w:rPr>
        <w:tab/>
      </w:r>
      <w:r>
        <w:rPr>
          <w:rFonts w:cs="Arial"/>
          <w:sz w:val="28"/>
          <w:szCs w:val="28"/>
        </w:rPr>
        <w:t>__</w:t>
      </w:r>
    </w:p>
    <w:p w:rsidR="00B076A1" w:rsidRDefault="00B076A1" w:rsidP="00B076A1">
      <w:pPr>
        <w:pStyle w:val="Odstavecseseznamem"/>
        <w:ind w:left="1440"/>
        <w:rPr>
          <w:sz w:val="28"/>
          <w:szCs w:val="28"/>
        </w:rPr>
      </w:pPr>
    </w:p>
    <w:p w:rsidR="00877D0E" w:rsidRPr="00A4177B" w:rsidRDefault="00877D0E" w:rsidP="00B076A1">
      <w:pPr>
        <w:pStyle w:val="Odstavecseseznamem"/>
        <w:ind w:left="1440"/>
        <w:rPr>
          <w:sz w:val="28"/>
          <w:szCs w:val="28"/>
        </w:rPr>
      </w:pPr>
      <w:r>
        <w:rPr>
          <w:sz w:val="28"/>
          <w:szCs w:val="28"/>
        </w:rPr>
        <w:t>1 mld.</w:t>
      </w:r>
      <w:r>
        <w:rPr>
          <w:sz w:val="28"/>
          <w:szCs w:val="28"/>
        </w:rPr>
        <w:tab/>
        <w:t>1,5 mld.</w:t>
      </w:r>
      <w:r>
        <w:rPr>
          <w:sz w:val="28"/>
          <w:szCs w:val="28"/>
        </w:rPr>
        <w:tab/>
        <w:t>4 mld.</w:t>
      </w:r>
      <w:r>
        <w:rPr>
          <w:sz w:val="28"/>
          <w:szCs w:val="28"/>
        </w:rPr>
        <w:tab/>
        <w:t>4,6 mld.</w:t>
      </w:r>
      <w:r>
        <w:rPr>
          <w:sz w:val="28"/>
          <w:szCs w:val="28"/>
        </w:rPr>
        <w:tab/>
        <w:t>13,5 mld.</w:t>
      </w:r>
    </w:p>
    <w:p w:rsidR="00A4177B" w:rsidRPr="0002019E" w:rsidRDefault="00A4177B" w:rsidP="00A4177B">
      <w:pPr>
        <w:ind w:left="708"/>
      </w:pPr>
    </w:p>
    <w:p w:rsidR="00307C7E" w:rsidRDefault="0002019E" w:rsidP="00307C7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Teorie vzniku</w:t>
      </w:r>
      <w:r w:rsidR="00877D0E">
        <w:rPr>
          <w:b/>
          <w:sz w:val="28"/>
          <w:szCs w:val="28"/>
        </w:rPr>
        <w:t xml:space="preserve"> života</w:t>
      </w:r>
    </w:p>
    <w:p w:rsidR="00307C7E" w:rsidRPr="0002019E" w:rsidRDefault="00307C7E" w:rsidP="00307C7E">
      <w:pPr>
        <w:pStyle w:val="Odstavecseseznamem"/>
        <w:rPr>
          <w:b/>
          <w:sz w:val="20"/>
          <w:szCs w:val="20"/>
        </w:rPr>
      </w:pPr>
    </w:p>
    <w:p w:rsidR="00B7482F" w:rsidRPr="000418BA" w:rsidRDefault="000418BA" w:rsidP="000418BA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 w:rsidRPr="000418BA">
        <w:rPr>
          <w:sz w:val="28"/>
          <w:szCs w:val="28"/>
        </w:rPr>
        <w:t xml:space="preserve">Očíslujte jednotlivé </w:t>
      </w:r>
      <w:r>
        <w:rPr>
          <w:sz w:val="28"/>
          <w:szCs w:val="28"/>
        </w:rPr>
        <w:t>složky tak, jak vznikaly podle teorie evoluční abiogeneze</w:t>
      </w:r>
    </w:p>
    <w:p w:rsidR="00092199" w:rsidRPr="0002019E" w:rsidRDefault="00092199" w:rsidP="00092199">
      <w:pPr>
        <w:rPr>
          <w:sz w:val="20"/>
          <w:szCs w:val="20"/>
        </w:rPr>
      </w:pPr>
    </w:p>
    <w:p w:rsidR="000418BA" w:rsidRPr="000418BA" w:rsidRDefault="00E931B8" w:rsidP="000418BA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418BA" w:rsidRPr="000418BA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 xml:space="preserve">prabuňka </w:t>
      </w:r>
    </w:p>
    <w:p w:rsidR="000418BA" w:rsidRPr="000418BA" w:rsidRDefault="00E931B8" w:rsidP="000418BA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418BA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organické sloučeniny</w:t>
      </w:r>
    </w:p>
    <w:p w:rsidR="000418BA" w:rsidRPr="000418BA" w:rsidRDefault="00E931B8" w:rsidP="000418BA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418BA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dokonalá buňka</w:t>
      </w:r>
    </w:p>
    <w:p w:rsidR="000418BA" w:rsidRPr="000418BA" w:rsidRDefault="00E931B8" w:rsidP="0002019E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2019E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koacerváty</w:t>
      </w:r>
    </w:p>
    <w:p w:rsidR="000418BA" w:rsidRPr="000418BA" w:rsidRDefault="00E931B8" w:rsidP="0002019E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2019E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 xml:space="preserve">živočišná a rostlinná buňka </w:t>
      </w:r>
    </w:p>
    <w:p w:rsidR="000418BA" w:rsidRPr="000418BA" w:rsidRDefault="00E931B8" w:rsidP="0002019E">
      <w:pPr>
        <w:ind w:left="708" w:firstLine="708"/>
        <w:rPr>
          <w:sz w:val="28"/>
          <w:szCs w:val="28"/>
        </w:rPr>
      </w:pPr>
      <w:r>
        <w:rPr>
          <w:rFonts w:cs="Arial"/>
          <w:sz w:val="28"/>
          <w:szCs w:val="28"/>
        </w:rPr>
        <w:t>__</w:t>
      </w:r>
      <w:r w:rsidR="0002019E">
        <w:rPr>
          <w:sz w:val="28"/>
          <w:szCs w:val="28"/>
        </w:rPr>
        <w:t xml:space="preserve"> </w:t>
      </w:r>
      <w:r w:rsidR="000418BA" w:rsidRPr="000418BA">
        <w:rPr>
          <w:bCs/>
          <w:sz w:val="28"/>
          <w:szCs w:val="28"/>
        </w:rPr>
        <w:t>anorganické sloučeniny</w:t>
      </w:r>
    </w:p>
    <w:p w:rsidR="000418BA" w:rsidRPr="0002019E" w:rsidRDefault="000418BA" w:rsidP="000418BA">
      <w:pPr>
        <w:ind w:left="708"/>
        <w:rPr>
          <w:sz w:val="20"/>
          <w:szCs w:val="20"/>
        </w:rPr>
      </w:pPr>
    </w:p>
    <w:p w:rsidR="0002019E" w:rsidRDefault="0002019E" w:rsidP="0002019E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Uveďte příklad </w:t>
      </w:r>
    </w:p>
    <w:p w:rsidR="000418BA" w:rsidRDefault="0002019E" w:rsidP="0002019E">
      <w:pPr>
        <w:ind w:left="1980"/>
        <w:rPr>
          <w:sz w:val="28"/>
          <w:szCs w:val="28"/>
        </w:rPr>
      </w:pPr>
      <w:r w:rsidRPr="0002019E">
        <w:rPr>
          <w:sz w:val="28"/>
          <w:szCs w:val="28"/>
        </w:rPr>
        <w:t>anorganických sloučenin</w:t>
      </w:r>
      <w:r>
        <w:rPr>
          <w:sz w:val="28"/>
          <w:szCs w:val="28"/>
        </w:rPr>
        <w:t xml:space="preserve"> ……………………………………….</w:t>
      </w:r>
    </w:p>
    <w:p w:rsidR="0002019E" w:rsidRDefault="0002019E" w:rsidP="0002019E">
      <w:pPr>
        <w:ind w:left="1980"/>
        <w:rPr>
          <w:sz w:val="28"/>
          <w:szCs w:val="28"/>
        </w:rPr>
      </w:pPr>
      <w:r>
        <w:rPr>
          <w:sz w:val="28"/>
          <w:szCs w:val="28"/>
        </w:rPr>
        <w:t>organických sloučenin ………………………………………….</w:t>
      </w:r>
    </w:p>
    <w:p w:rsidR="0002019E" w:rsidRDefault="0002019E" w:rsidP="0002019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Procesy vzniku života</w:t>
      </w:r>
    </w:p>
    <w:p w:rsidR="005107BC" w:rsidRDefault="0002019E" w:rsidP="0002019E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Tajenka křížovky skrývá </w:t>
      </w:r>
      <w:r w:rsidR="005107BC">
        <w:rPr>
          <w:sz w:val="28"/>
          <w:szCs w:val="28"/>
        </w:rPr>
        <w:t>životní proces</w:t>
      </w:r>
      <w:r>
        <w:rPr>
          <w:sz w:val="28"/>
          <w:szCs w:val="28"/>
        </w:rPr>
        <w:t xml:space="preserve">. </w:t>
      </w:r>
    </w:p>
    <w:p w:rsidR="005107BC" w:rsidRDefault="005107BC" w:rsidP="005107BC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</w:t>
      </w:r>
      <w:r w:rsidR="0002019E" w:rsidRPr="005107BC">
        <w:rPr>
          <w:sz w:val="28"/>
          <w:szCs w:val="28"/>
        </w:rPr>
        <w:t>rčete název</w:t>
      </w:r>
      <w:r>
        <w:rPr>
          <w:sz w:val="28"/>
          <w:szCs w:val="28"/>
        </w:rPr>
        <w:t xml:space="preserve"> procesu</w:t>
      </w:r>
    </w:p>
    <w:p w:rsidR="0002019E" w:rsidRPr="005107BC" w:rsidRDefault="005107BC" w:rsidP="005107BC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popište, k čemu při tomto procesu dochází</w:t>
      </w:r>
    </w:p>
    <w:p w:rsidR="000418BA" w:rsidRDefault="000418BA" w:rsidP="00092199">
      <w:pPr>
        <w:rPr>
          <w:sz w:val="28"/>
          <w:szCs w:val="28"/>
        </w:rPr>
      </w:pPr>
    </w:p>
    <w:tbl>
      <w:tblPr>
        <w:tblStyle w:val="Mkatabulky"/>
        <w:tblW w:w="0" w:type="auto"/>
        <w:tblInd w:w="1116" w:type="dxa"/>
        <w:tblLook w:val="04A0" w:firstRow="1" w:lastRow="0" w:firstColumn="1" w:lastColumn="0" w:noHBand="0" w:noVBand="1"/>
      </w:tblPr>
      <w:tblGrid>
        <w:gridCol w:w="61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gridAfter w:val="4"/>
          <w:wAfter w:w="2268" w:type="dxa"/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gridAfter w:val="5"/>
          <w:wAfter w:w="2835" w:type="dxa"/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1701" w:type="dxa"/>
            <w:gridSpan w:val="3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2835" w:type="dxa"/>
            <w:gridSpan w:val="5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2268" w:type="dxa"/>
            <w:gridSpan w:val="4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  <w:tr w:rsidR="00107750" w:rsidRPr="00C5324B" w:rsidTr="00107750">
        <w:trPr>
          <w:trHeight w:val="340"/>
        </w:trPr>
        <w:tc>
          <w:tcPr>
            <w:tcW w:w="617" w:type="dxa"/>
          </w:tcPr>
          <w:p w:rsidR="00107750" w:rsidRPr="00C5324B" w:rsidRDefault="00107750" w:rsidP="00EB2E49">
            <w:pPr>
              <w:jc w:val="center"/>
              <w:rPr>
                <w:b/>
                <w:sz w:val="36"/>
                <w:szCs w:val="36"/>
              </w:rPr>
            </w:pPr>
            <w:r w:rsidRPr="00C5324B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00B0F0"/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7750" w:rsidRPr="00C5324B" w:rsidRDefault="00107750" w:rsidP="00EB2E49">
            <w:pPr>
              <w:jc w:val="center"/>
              <w:rPr>
                <w:sz w:val="40"/>
                <w:szCs w:val="40"/>
              </w:rPr>
            </w:pPr>
          </w:p>
        </w:tc>
      </w:tr>
    </w:tbl>
    <w:p w:rsidR="00E931B8" w:rsidRDefault="00E931B8" w:rsidP="00E931B8">
      <w:pPr>
        <w:pStyle w:val="Odstavecseseznamem"/>
        <w:ind w:left="1065"/>
        <w:rPr>
          <w:sz w:val="28"/>
          <w:szCs w:val="28"/>
        </w:rPr>
      </w:pPr>
    </w:p>
    <w:p w:rsidR="000418BA" w:rsidRDefault="00E931B8" w:rsidP="00E931B8">
      <w:pPr>
        <w:pStyle w:val="Odstavecseseznamem"/>
        <w:numPr>
          <w:ilvl w:val="0"/>
          <w:numId w:val="6"/>
        </w:numPr>
        <w:ind w:firstLine="69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…………………………………………………….</w:t>
      </w:r>
    </w:p>
    <w:p w:rsidR="00E931B8" w:rsidRPr="00E931B8" w:rsidRDefault="00E931B8" w:rsidP="00E931B8">
      <w:pPr>
        <w:pStyle w:val="Odstavecseseznamem"/>
        <w:numPr>
          <w:ilvl w:val="0"/>
          <w:numId w:val="6"/>
        </w:numPr>
        <w:ind w:firstLine="69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…………………………………………………….</w:t>
      </w:r>
    </w:p>
    <w:p w:rsidR="00107750" w:rsidRPr="00107750" w:rsidRDefault="00107750" w:rsidP="00107750">
      <w:pPr>
        <w:rPr>
          <w:sz w:val="28"/>
          <w:szCs w:val="28"/>
        </w:rPr>
      </w:pPr>
      <w:r>
        <w:rPr>
          <w:sz w:val="28"/>
          <w:szCs w:val="28"/>
        </w:rPr>
        <w:lastRenderedPageBreak/>
        <w:t>Doplňte do křížovky</w:t>
      </w:r>
    </w:p>
    <w:p w:rsidR="00107750" w:rsidRPr="00107750" w:rsidRDefault="00107750" w:rsidP="00107750">
      <w:pPr>
        <w:rPr>
          <w:sz w:val="28"/>
          <w:szCs w:val="28"/>
        </w:rPr>
      </w:pPr>
    </w:p>
    <w:p w:rsidR="000418BA" w:rsidRDefault="00CA5CAB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107750">
        <w:rPr>
          <w:sz w:val="28"/>
          <w:szCs w:val="28"/>
        </w:rPr>
        <w:t>řibližně</w:t>
      </w:r>
      <w:r>
        <w:rPr>
          <w:sz w:val="28"/>
          <w:szCs w:val="28"/>
        </w:rPr>
        <w:t xml:space="preserve"> před</w:t>
      </w:r>
      <w:r w:rsidR="00107750">
        <w:rPr>
          <w:sz w:val="28"/>
          <w:szCs w:val="28"/>
        </w:rPr>
        <w:t xml:space="preserve"> </w:t>
      </w:r>
      <w:r w:rsidR="00107750" w:rsidRPr="00107750">
        <w:rPr>
          <w:sz w:val="28"/>
          <w:szCs w:val="28"/>
        </w:rPr>
        <w:t xml:space="preserve">13,5 mld. </w:t>
      </w:r>
      <w:r w:rsidR="00107750">
        <w:rPr>
          <w:sz w:val="28"/>
          <w:szCs w:val="28"/>
        </w:rPr>
        <w:t>l</w:t>
      </w:r>
      <w:r w:rsidR="00107750" w:rsidRPr="00107750">
        <w:rPr>
          <w:sz w:val="28"/>
          <w:szCs w:val="28"/>
        </w:rPr>
        <w:t>et</w:t>
      </w:r>
      <w:r w:rsidR="00107750">
        <w:rPr>
          <w:sz w:val="28"/>
          <w:szCs w:val="28"/>
        </w:rPr>
        <w:t xml:space="preserve"> vznikl …………….</w:t>
      </w:r>
    </w:p>
    <w:p w:rsidR="00107750" w:rsidRDefault="00CA5CAB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107750">
        <w:rPr>
          <w:sz w:val="28"/>
          <w:szCs w:val="28"/>
        </w:rPr>
        <w:t>řibližně</w:t>
      </w:r>
      <w:r>
        <w:rPr>
          <w:sz w:val="28"/>
          <w:szCs w:val="28"/>
        </w:rPr>
        <w:t xml:space="preserve"> před</w:t>
      </w:r>
      <w:r w:rsidR="00107750">
        <w:rPr>
          <w:sz w:val="28"/>
          <w:szCs w:val="28"/>
        </w:rPr>
        <w:t xml:space="preserve"> 4,6 mld. let vznikla …………….</w:t>
      </w:r>
    </w:p>
    <w:p w:rsidR="00107750" w:rsidRDefault="00107750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Příkladem </w:t>
      </w:r>
      <w:r w:rsidR="004B5F88">
        <w:rPr>
          <w:sz w:val="28"/>
          <w:szCs w:val="28"/>
        </w:rPr>
        <w:t>anorganické sloučeniny je …………</w:t>
      </w:r>
    </w:p>
    <w:p w:rsidR="004B5F88" w:rsidRDefault="004B5F88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Mléčná dráha je ……………….</w:t>
      </w:r>
    </w:p>
    <w:p w:rsidR="004B5F88" w:rsidRDefault="00CA5CAB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4B5F88">
        <w:rPr>
          <w:sz w:val="28"/>
          <w:szCs w:val="28"/>
        </w:rPr>
        <w:t xml:space="preserve">řibližně </w:t>
      </w:r>
      <w:r>
        <w:rPr>
          <w:sz w:val="28"/>
          <w:szCs w:val="28"/>
        </w:rPr>
        <w:t xml:space="preserve">před </w:t>
      </w:r>
      <w:r w:rsidR="004B5F88">
        <w:rPr>
          <w:sz w:val="28"/>
          <w:szCs w:val="28"/>
        </w:rPr>
        <w:t>4 mld. let vznikla …………</w:t>
      </w:r>
      <w:proofErr w:type="gramStart"/>
      <w:r w:rsidR="004B5F88">
        <w:rPr>
          <w:sz w:val="28"/>
          <w:szCs w:val="28"/>
        </w:rPr>
        <w:t>…..</w:t>
      </w:r>
      <w:proofErr w:type="gramEnd"/>
    </w:p>
    <w:p w:rsidR="004B5F88" w:rsidRDefault="004B5F88" w:rsidP="00107750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Místem vzniku života podle teorie evoluční abiogeneze je ………</w:t>
      </w:r>
      <w:proofErr w:type="gramStart"/>
      <w:r>
        <w:rPr>
          <w:sz w:val="28"/>
          <w:szCs w:val="28"/>
        </w:rPr>
        <w:t>…..</w:t>
      </w:r>
      <w:proofErr w:type="gramEnd"/>
    </w:p>
    <w:p w:rsidR="004B5F88" w:rsidRDefault="004B5F88" w:rsidP="004B5F88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Hvězda, kolem které obíhá Země se jmenuje ……………</w:t>
      </w:r>
    </w:p>
    <w:p w:rsidR="004B5F88" w:rsidRDefault="004B5F88" w:rsidP="004B5F88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Jak </w:t>
      </w:r>
      <w:proofErr w:type="gramStart"/>
      <w:r>
        <w:rPr>
          <w:sz w:val="28"/>
          <w:szCs w:val="28"/>
        </w:rPr>
        <w:t>vznikl</w:t>
      </w:r>
      <w:proofErr w:type="gramEnd"/>
      <w:r>
        <w:rPr>
          <w:sz w:val="28"/>
          <w:szCs w:val="28"/>
        </w:rPr>
        <w:t xml:space="preserve"> život na Zemi přesně </w:t>
      </w:r>
      <w:proofErr w:type="gramStart"/>
      <w:r>
        <w:rPr>
          <w:sz w:val="28"/>
          <w:szCs w:val="28"/>
        </w:rPr>
        <w:t>nevíme</w:t>
      </w:r>
      <w:proofErr w:type="gramEnd"/>
      <w:r>
        <w:rPr>
          <w:sz w:val="28"/>
          <w:szCs w:val="28"/>
        </w:rPr>
        <w:t xml:space="preserve">, </w:t>
      </w:r>
      <w:r w:rsidR="00CA5CAB">
        <w:rPr>
          <w:sz w:val="28"/>
          <w:szCs w:val="28"/>
        </w:rPr>
        <w:t>vyslovujeme pouze …………</w:t>
      </w:r>
    </w:p>
    <w:p w:rsidR="004B5F88" w:rsidRDefault="004B5F88" w:rsidP="004B5F88">
      <w:pPr>
        <w:pStyle w:val="Odstavecseseznamem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Místem vzniku života podle panspermické teorie je …………….</w:t>
      </w:r>
    </w:p>
    <w:p w:rsidR="00CA5CAB" w:rsidRDefault="00CA5CAB" w:rsidP="00CA5CAB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Přirozenou družicí Země je ……………..</w:t>
      </w:r>
    </w:p>
    <w:p w:rsidR="00CA5CAB" w:rsidRDefault="00CA5CAB" w:rsidP="00CA5CAB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Příkladem organické sloučeniny je 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CA5CAB" w:rsidRPr="004B5F88" w:rsidRDefault="00CA5CAB" w:rsidP="00CA5CAB">
      <w:pPr>
        <w:pStyle w:val="Odstavecseseznamem"/>
        <w:numPr>
          <w:ilvl w:val="0"/>
          <w:numId w:val="5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Proces, který probíhá pouze v rostlinné buňce má název ………</w:t>
      </w:r>
      <w:proofErr w:type="gramStart"/>
      <w:r>
        <w:rPr>
          <w:sz w:val="28"/>
          <w:szCs w:val="28"/>
        </w:rPr>
        <w:t>…..</w:t>
      </w:r>
      <w:proofErr w:type="gramEnd"/>
    </w:p>
    <w:p w:rsidR="000418BA" w:rsidRDefault="000418BA" w:rsidP="00092199">
      <w:pPr>
        <w:rPr>
          <w:sz w:val="28"/>
          <w:szCs w:val="28"/>
        </w:rPr>
      </w:pPr>
    </w:p>
    <w:p w:rsidR="000418BA" w:rsidRPr="00092199" w:rsidRDefault="000418BA" w:rsidP="00092199">
      <w:pPr>
        <w:rPr>
          <w:sz w:val="28"/>
          <w:szCs w:val="28"/>
        </w:rPr>
      </w:pPr>
    </w:p>
    <w:p w:rsidR="007E074D" w:rsidRDefault="007E074D" w:rsidP="007E074D">
      <w:pPr>
        <w:rPr>
          <w:sz w:val="28"/>
          <w:szCs w:val="28"/>
        </w:rPr>
      </w:pPr>
    </w:p>
    <w:sectPr w:rsidR="007E074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6D8"/>
    <w:multiLevelType w:val="hybridMultilevel"/>
    <w:tmpl w:val="738EAFF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1716C32"/>
    <w:multiLevelType w:val="hybridMultilevel"/>
    <w:tmpl w:val="C7F0E330"/>
    <w:lvl w:ilvl="0" w:tplc="E5E4F78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2019E"/>
    <w:rsid w:val="000418BA"/>
    <w:rsid w:val="00084AD2"/>
    <w:rsid w:val="00092199"/>
    <w:rsid w:val="000A77FC"/>
    <w:rsid w:val="000B29B4"/>
    <w:rsid w:val="00107750"/>
    <w:rsid w:val="0015164B"/>
    <w:rsid w:val="0017080B"/>
    <w:rsid w:val="00182CD5"/>
    <w:rsid w:val="001E561C"/>
    <w:rsid w:val="00235DCF"/>
    <w:rsid w:val="00247D1D"/>
    <w:rsid w:val="00252D2D"/>
    <w:rsid w:val="00281EB3"/>
    <w:rsid w:val="00307C7E"/>
    <w:rsid w:val="00375125"/>
    <w:rsid w:val="003C040B"/>
    <w:rsid w:val="003D1D48"/>
    <w:rsid w:val="00441154"/>
    <w:rsid w:val="004513CC"/>
    <w:rsid w:val="004B0AD8"/>
    <w:rsid w:val="004B5F88"/>
    <w:rsid w:val="004E56FF"/>
    <w:rsid w:val="005107BC"/>
    <w:rsid w:val="005D4579"/>
    <w:rsid w:val="006347FB"/>
    <w:rsid w:val="00636AD8"/>
    <w:rsid w:val="006515B1"/>
    <w:rsid w:val="006516F6"/>
    <w:rsid w:val="00666590"/>
    <w:rsid w:val="00684206"/>
    <w:rsid w:val="007269D6"/>
    <w:rsid w:val="00737F84"/>
    <w:rsid w:val="007646C0"/>
    <w:rsid w:val="007E074D"/>
    <w:rsid w:val="00877D0E"/>
    <w:rsid w:val="00947E9C"/>
    <w:rsid w:val="009711A6"/>
    <w:rsid w:val="009A2398"/>
    <w:rsid w:val="009C77DA"/>
    <w:rsid w:val="00A4177B"/>
    <w:rsid w:val="00AB2EF9"/>
    <w:rsid w:val="00B05A6F"/>
    <w:rsid w:val="00B076A1"/>
    <w:rsid w:val="00B7482F"/>
    <w:rsid w:val="00B75396"/>
    <w:rsid w:val="00BD446E"/>
    <w:rsid w:val="00BF5ADC"/>
    <w:rsid w:val="00CA5CAB"/>
    <w:rsid w:val="00CA6778"/>
    <w:rsid w:val="00CA68AF"/>
    <w:rsid w:val="00CC7ADA"/>
    <w:rsid w:val="00D775FA"/>
    <w:rsid w:val="00DF4DF0"/>
    <w:rsid w:val="00E0536D"/>
    <w:rsid w:val="00E931B8"/>
    <w:rsid w:val="00F2326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AAA_bbb-bbb-bbb_zadani_Dd_sablona.dotx</Template>
  <TotalTime>88</TotalTime>
  <Pages>4</Pages>
  <Words>240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5</cp:revision>
  <cp:lastPrinted>2013-10-04T08:24:00Z</cp:lastPrinted>
  <dcterms:created xsi:type="dcterms:W3CDTF">2013-10-03T17:45:00Z</dcterms:created>
  <dcterms:modified xsi:type="dcterms:W3CDTF">2013-10-04T08:29:00Z</dcterms:modified>
</cp:coreProperties>
</file>